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6AC" w:rsidRDefault="00A916AC" w:rsidP="00A916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PALMER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A916AC" w:rsidRDefault="00A916AC" w:rsidP="00A916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6AC" w:rsidRDefault="00A916AC" w:rsidP="00A916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6AC" w:rsidRDefault="00A916AC" w:rsidP="00A916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A916AC" w:rsidRDefault="00A916AC" w:rsidP="00A916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Eleanor </w:t>
      </w:r>
      <w:proofErr w:type="spellStart"/>
      <w:r>
        <w:rPr>
          <w:rFonts w:ascii="Times New Roman" w:hAnsi="Times New Roman" w:cs="Times New Roman"/>
          <w:sz w:val="24"/>
          <w:szCs w:val="24"/>
        </w:rPr>
        <w:t>Chidyock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916AC" w:rsidRDefault="00A916AC" w:rsidP="00A916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24-231)</w:t>
      </w:r>
    </w:p>
    <w:p w:rsidR="00A916AC" w:rsidRDefault="00A916AC" w:rsidP="00A916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6AC" w:rsidRDefault="00A916AC" w:rsidP="00A916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6AC" w:rsidRPr="00491FBD" w:rsidRDefault="00A916AC" w:rsidP="00A916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2016</w:t>
      </w:r>
    </w:p>
    <w:p w:rsidR="006B2F86" w:rsidRPr="00A916AC" w:rsidRDefault="00A916A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916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6AC" w:rsidRDefault="00A916AC" w:rsidP="00E71FC3">
      <w:pPr>
        <w:spacing w:after="0" w:line="240" w:lineRule="auto"/>
      </w:pPr>
      <w:r>
        <w:separator/>
      </w:r>
    </w:p>
  </w:endnote>
  <w:endnote w:type="continuationSeparator" w:id="0">
    <w:p w:rsidR="00A916AC" w:rsidRDefault="00A916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6AC" w:rsidRDefault="00A916AC" w:rsidP="00E71FC3">
      <w:pPr>
        <w:spacing w:after="0" w:line="240" w:lineRule="auto"/>
      </w:pPr>
      <w:r>
        <w:separator/>
      </w:r>
    </w:p>
  </w:footnote>
  <w:footnote w:type="continuationSeparator" w:id="0">
    <w:p w:rsidR="00A916AC" w:rsidRDefault="00A916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6AC"/>
    <w:rsid w:val="00A916A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C8931"/>
  <w15:chartTrackingRefBased/>
  <w15:docId w15:val="{D70FE599-D856-48EB-9588-2577030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2016-05-28T21:46:00Z</dcterms:created>
  <dcterms:modified xsi:type="dcterms:W3CDTF">2016-05-28T21:49:00Z</dcterms:modified>
</cp:coreProperties>
</file>